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8E6FE" w14:textId="77777777" w:rsidR="0064767F" w:rsidRPr="008642EC" w:rsidRDefault="0064767F" w:rsidP="0064767F">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4B266E1" w14:textId="77777777" w:rsidR="0064767F" w:rsidRPr="00992C7B" w:rsidRDefault="0064767F" w:rsidP="0064767F">
      <w:pPr>
        <w:pStyle w:val="BasicParagraph"/>
        <w:suppressAutoHyphens/>
        <w:spacing w:line="240" w:lineRule="auto"/>
        <w:rPr>
          <w:rFonts w:ascii="Times New Roman" w:hAnsi="Times New Roman" w:cs="Times New Roman"/>
          <w:b/>
          <w:bCs/>
          <w:color w:val="000000" w:themeColor="text1"/>
          <w:sz w:val="12"/>
          <w:szCs w:val="12"/>
        </w:rPr>
      </w:pPr>
    </w:p>
    <w:p w14:paraId="0B219FF5" w14:textId="77777777" w:rsidR="0064767F" w:rsidRPr="00582653" w:rsidRDefault="0064767F" w:rsidP="0064767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40221CB" w14:textId="77777777" w:rsidR="0064767F" w:rsidRDefault="0064767F" w:rsidP="0064767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0D72D89" w14:textId="77777777" w:rsidR="0064767F" w:rsidRDefault="0064767F" w:rsidP="0064767F">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9FA8A81" w14:textId="77777777" w:rsidR="0064767F" w:rsidRPr="00582653" w:rsidRDefault="0064767F" w:rsidP="0064767F">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94F89FF" wp14:editId="0B6DE2F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BA0575E" w14:textId="2F7BD799" w:rsidR="0064767F" w:rsidRDefault="0064767F" w:rsidP="0064767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144BB04" w14:textId="77777777" w:rsidR="0064767F" w:rsidRDefault="0064767F" w:rsidP="0064767F">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4C76AAF" w14:textId="77777777" w:rsidR="0064767F" w:rsidRPr="00582653" w:rsidRDefault="0064767F" w:rsidP="0064767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1549A70" w14:textId="77777777" w:rsidR="0064767F" w:rsidRPr="00582653" w:rsidRDefault="0064767F" w:rsidP="0064767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5B56C84" w14:textId="77777777" w:rsidR="0064767F" w:rsidRPr="008642EC" w:rsidRDefault="0064767F" w:rsidP="0064767F">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C10D5C7" w14:textId="77777777" w:rsidR="0064767F" w:rsidRPr="008642EC" w:rsidRDefault="0064767F" w:rsidP="0064767F">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CE5FFC1" w14:textId="77777777" w:rsidR="0064767F" w:rsidRPr="00582653" w:rsidRDefault="0064767F" w:rsidP="0064767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E918A25" w14:textId="77777777" w:rsidR="0064767F" w:rsidRPr="008642EC" w:rsidRDefault="0064767F" w:rsidP="0064767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06D912C" w14:textId="77777777" w:rsidR="0064767F" w:rsidRPr="008642EC" w:rsidRDefault="0064767F" w:rsidP="0064767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66715C2" w14:textId="77777777" w:rsidR="0064767F" w:rsidRPr="00992C7B" w:rsidRDefault="0064767F" w:rsidP="0064767F">
      <w:pPr>
        <w:pStyle w:val="BasicParagraph"/>
        <w:suppressAutoHyphens/>
        <w:spacing w:line="240" w:lineRule="auto"/>
        <w:ind w:left="1440"/>
        <w:rPr>
          <w:rFonts w:ascii="Times New Roman" w:hAnsi="Times New Roman" w:cs="Times New Roman"/>
          <w:color w:val="000000" w:themeColor="text1"/>
          <w:sz w:val="12"/>
          <w:szCs w:val="12"/>
        </w:rPr>
      </w:pPr>
    </w:p>
    <w:p w14:paraId="7BBA85F8" w14:textId="77777777" w:rsidR="0064767F" w:rsidRPr="00582653" w:rsidRDefault="0064767F" w:rsidP="0064767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DB27AC6" w14:textId="77777777" w:rsidR="0064767F" w:rsidRDefault="0064767F" w:rsidP="0064767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31CC531" w14:textId="77777777" w:rsidR="0064767F" w:rsidRPr="00992C7B" w:rsidRDefault="0064767F" w:rsidP="0064767F">
      <w:pPr>
        <w:pStyle w:val="BasicParagraph"/>
        <w:suppressAutoHyphens/>
        <w:spacing w:line="240" w:lineRule="auto"/>
        <w:ind w:left="1440"/>
        <w:rPr>
          <w:rFonts w:ascii="Times New Roman" w:hAnsi="Times New Roman" w:cs="Times New Roman"/>
          <w:color w:val="000000" w:themeColor="text1"/>
          <w:sz w:val="12"/>
          <w:szCs w:val="12"/>
        </w:rPr>
      </w:pPr>
    </w:p>
    <w:p w14:paraId="01C59251" w14:textId="77777777" w:rsidR="0064767F" w:rsidRDefault="0064767F" w:rsidP="0064767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38AD2AC" w14:textId="77777777" w:rsidR="0064767F" w:rsidRPr="00B87FFB" w:rsidRDefault="0064767F" w:rsidP="0064767F">
      <w:pPr>
        <w:pStyle w:val="BasicParagraph"/>
        <w:suppressAutoHyphens/>
        <w:spacing w:line="240" w:lineRule="auto"/>
        <w:ind w:left="1440"/>
        <w:rPr>
          <w:rFonts w:ascii="Times New Roman" w:hAnsi="Times New Roman" w:cs="Times New Roman"/>
          <w:color w:val="000000" w:themeColor="text1"/>
          <w:sz w:val="10"/>
          <w:szCs w:val="10"/>
        </w:rPr>
      </w:pPr>
    </w:p>
    <w:p w14:paraId="4FC0BF29" w14:textId="77777777" w:rsidR="0064767F" w:rsidRDefault="0064767F" w:rsidP="0064767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0726054" w14:textId="77777777" w:rsidR="0064767F" w:rsidRPr="000B1EEC" w:rsidRDefault="0064767F" w:rsidP="0064767F">
      <w:pPr>
        <w:pStyle w:val="BasicParagraph"/>
        <w:suppressAutoHyphens/>
        <w:spacing w:line="240" w:lineRule="auto"/>
        <w:rPr>
          <w:rFonts w:ascii="Times New Roman" w:hAnsi="Times New Roman" w:cs="Times New Roman"/>
          <w:color w:val="000000" w:themeColor="text1"/>
          <w:sz w:val="10"/>
          <w:szCs w:val="10"/>
        </w:rPr>
      </w:pPr>
    </w:p>
    <w:p w14:paraId="2EE65560" w14:textId="77777777" w:rsidR="0064767F" w:rsidRDefault="0064767F" w:rsidP="0064767F">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ED65068" w14:textId="77777777" w:rsidR="0064767F" w:rsidRDefault="0064767F">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1481B3AA"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64767F">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4767F"/>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64767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4767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336C5419-8F0F-4F1A-AFFF-C30ECA08F556}"/>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FB5A830F-2684-4A76-A57A-B7EFCC2E8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2023-07-07T04:55:00Z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